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Lüftungs- und Regelungstechnik,Mittelpunkt-Grundschule Hungen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96-41-451-26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Anbau MPGRS Hungen - Ausbaugewerk Lüftung &amp; Gebäudeautomation / 1. BA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